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76B" w:rsidRPr="001F6611" w:rsidRDefault="00CB076B" w:rsidP="001F6611">
      <w:pPr>
        <w:rPr>
          <w:rFonts w:ascii="Comic Sans MS" w:hAnsi="Comic Sans MS"/>
          <w:bCs/>
          <w:sz w:val="20"/>
          <w:szCs w:val="20"/>
        </w:rPr>
      </w:pPr>
      <w:r w:rsidRPr="001F6611">
        <w:rPr>
          <w:rFonts w:ascii="Comic Sans MS" w:hAnsi="Comic Sans MS"/>
          <w:bCs/>
          <w:sz w:val="20"/>
          <w:szCs w:val="20"/>
        </w:rPr>
        <w:t>Okulun Adı</w:t>
      </w:r>
      <w:r w:rsidRPr="001F6611">
        <w:rPr>
          <w:rFonts w:ascii="Comic Sans MS" w:hAnsi="Comic Sans MS"/>
          <w:bCs/>
          <w:sz w:val="20"/>
          <w:szCs w:val="20"/>
        </w:rPr>
        <w:tab/>
        <w:t xml:space="preserve">  : </w:t>
      </w:r>
    </w:p>
    <w:p w:rsidR="00CB076B" w:rsidRPr="001F6611" w:rsidRDefault="00CB076B" w:rsidP="001F6611">
      <w:pPr>
        <w:rPr>
          <w:rFonts w:ascii="Comic Sans MS" w:hAnsi="Comic Sans MS"/>
          <w:b/>
          <w:bCs/>
          <w:sz w:val="20"/>
          <w:szCs w:val="20"/>
        </w:rPr>
      </w:pPr>
      <w:r w:rsidRPr="001F6611">
        <w:rPr>
          <w:rFonts w:ascii="Comic Sans MS" w:hAnsi="Comic Sans MS"/>
          <w:bCs/>
          <w:sz w:val="20"/>
          <w:szCs w:val="20"/>
        </w:rPr>
        <w:t>T</w:t>
      </w:r>
      <w:r>
        <w:rPr>
          <w:rFonts w:ascii="Comic Sans MS" w:hAnsi="Comic Sans MS"/>
          <w:bCs/>
          <w:sz w:val="20"/>
          <w:szCs w:val="20"/>
        </w:rPr>
        <w:t>arih</w:t>
      </w:r>
      <w:r>
        <w:rPr>
          <w:rFonts w:ascii="Comic Sans MS" w:hAnsi="Comic Sans MS"/>
          <w:bCs/>
          <w:sz w:val="20"/>
          <w:szCs w:val="20"/>
        </w:rPr>
        <w:tab/>
        <w:t xml:space="preserve">              :  </w:t>
      </w:r>
      <w:r>
        <w:rPr>
          <w:rFonts w:ascii="Comic Sans MS" w:hAnsi="Comic Sans MS"/>
          <w:b/>
          <w:bCs/>
          <w:sz w:val="20"/>
          <w:szCs w:val="20"/>
        </w:rPr>
        <w:t>14.02.2017</w:t>
      </w:r>
    </w:p>
    <w:p w:rsidR="00CB076B" w:rsidRPr="001F6611" w:rsidRDefault="00CB076B" w:rsidP="001F6611">
      <w:pPr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Yaş Grubu (Ay)   :  </w:t>
      </w:r>
      <w:r w:rsidRPr="001F6611">
        <w:rPr>
          <w:rFonts w:ascii="Comic Sans MS" w:hAnsi="Comic Sans MS"/>
          <w:b/>
          <w:bCs/>
          <w:sz w:val="20"/>
          <w:szCs w:val="20"/>
        </w:rPr>
        <w:t>48-60</w:t>
      </w:r>
    </w:p>
    <w:p w:rsidR="00CB076B" w:rsidRPr="001F6611" w:rsidRDefault="00CB076B" w:rsidP="001F6611">
      <w:pPr>
        <w:rPr>
          <w:rFonts w:ascii="Comic Sans MS" w:hAnsi="Comic Sans MS"/>
          <w:bCs/>
          <w:sz w:val="20"/>
          <w:szCs w:val="20"/>
        </w:rPr>
      </w:pPr>
      <w:r w:rsidRPr="001F6611">
        <w:rPr>
          <w:rFonts w:ascii="Comic Sans MS" w:hAnsi="Comic Sans MS"/>
          <w:bCs/>
          <w:sz w:val="20"/>
          <w:szCs w:val="20"/>
        </w:rPr>
        <w:t xml:space="preserve">Öğretmen Adı    : </w:t>
      </w:r>
    </w:p>
    <w:p w:rsidR="00CB076B" w:rsidRPr="001F6611" w:rsidRDefault="00CB076B" w:rsidP="001F6611">
      <w:pPr>
        <w:rPr>
          <w:rFonts w:ascii="Comic Sans MS" w:hAnsi="Comic Sans MS"/>
          <w:bCs/>
          <w:sz w:val="20"/>
          <w:szCs w:val="20"/>
        </w:rPr>
      </w:pPr>
    </w:p>
    <w:p w:rsidR="00CB076B" w:rsidRPr="001F6611" w:rsidRDefault="00CB076B" w:rsidP="001F6611">
      <w:pPr>
        <w:rPr>
          <w:rFonts w:ascii="Comic Sans MS" w:hAnsi="Comic Sans MS"/>
          <w:b/>
          <w:bCs/>
          <w:sz w:val="20"/>
          <w:szCs w:val="20"/>
        </w:rPr>
      </w:pPr>
      <w:r w:rsidRPr="001F6611">
        <w:rPr>
          <w:rFonts w:ascii="Comic Sans MS" w:hAnsi="Comic Sans MS"/>
          <w:b/>
          <w:bCs/>
          <w:sz w:val="20"/>
          <w:szCs w:val="20"/>
        </w:rPr>
        <w:t>EĞİTİM AKIŞI</w:t>
      </w:r>
    </w:p>
    <w:p w:rsidR="00CB076B" w:rsidRPr="001F6611" w:rsidRDefault="00CB076B" w:rsidP="001F6611">
      <w:pPr>
        <w:rPr>
          <w:rFonts w:ascii="Comic Sans MS" w:hAnsi="Comic Sans MS"/>
          <w:b/>
          <w:bCs/>
          <w:sz w:val="20"/>
          <w:szCs w:val="20"/>
        </w:rPr>
      </w:pPr>
      <w:r w:rsidRPr="001F6611">
        <w:rPr>
          <w:rFonts w:ascii="Comic Sans MS" w:hAnsi="Comic Sans MS"/>
          <w:b/>
          <w:bCs/>
          <w:sz w:val="20"/>
          <w:szCs w:val="20"/>
        </w:rPr>
        <w:t>Güne Başlama Zamanı</w:t>
      </w:r>
    </w:p>
    <w:p w:rsidR="00CB076B" w:rsidRPr="001F6611" w:rsidRDefault="00CB076B" w:rsidP="001F6611">
      <w:pPr>
        <w:rPr>
          <w:rFonts w:ascii="Comic Sans MS" w:hAnsi="Comic Sans MS"/>
          <w:bCs/>
          <w:sz w:val="20"/>
          <w:szCs w:val="20"/>
        </w:rPr>
      </w:pPr>
      <w:r w:rsidRPr="001F6611">
        <w:rPr>
          <w:rFonts w:ascii="Comic Sans MS" w:hAnsi="Comic Sans MS"/>
          <w:bCs/>
          <w:sz w:val="20"/>
          <w:szCs w:val="20"/>
        </w:rPr>
        <w:t xml:space="preserve">Öğrencilerle "günaydın, hoş geldiniz!" diyerek selamlaşıp, sohbetler yapılır ve o günkü etkinlikler hakkında bilgi verilir. Daha sonra çocuklar öğrenme merkezlerine geçmeleri için yönlendirilir. </w:t>
      </w:r>
    </w:p>
    <w:p w:rsidR="00CB076B" w:rsidRPr="001F6611" w:rsidRDefault="00CB076B" w:rsidP="001F6611">
      <w:pPr>
        <w:rPr>
          <w:rFonts w:ascii="Comic Sans MS" w:hAnsi="Comic Sans MS"/>
          <w:bCs/>
          <w:sz w:val="20"/>
          <w:szCs w:val="20"/>
        </w:rPr>
      </w:pPr>
    </w:p>
    <w:p w:rsidR="00CB076B" w:rsidRPr="001F6611" w:rsidRDefault="00CB076B" w:rsidP="001F6611">
      <w:pPr>
        <w:rPr>
          <w:rFonts w:ascii="Comic Sans MS" w:hAnsi="Comic Sans MS"/>
          <w:b/>
          <w:bCs/>
          <w:sz w:val="20"/>
          <w:szCs w:val="20"/>
        </w:rPr>
      </w:pPr>
      <w:r w:rsidRPr="001F6611">
        <w:rPr>
          <w:rFonts w:ascii="Comic Sans MS" w:hAnsi="Comic Sans MS"/>
          <w:b/>
          <w:bCs/>
          <w:sz w:val="20"/>
          <w:szCs w:val="20"/>
        </w:rPr>
        <w:t>Oyun Zamanı</w:t>
      </w:r>
    </w:p>
    <w:p w:rsidR="00CB076B" w:rsidRPr="001F6611" w:rsidRDefault="00CB076B" w:rsidP="001F6611">
      <w:pPr>
        <w:rPr>
          <w:rFonts w:ascii="Comic Sans MS" w:hAnsi="Comic Sans MS"/>
          <w:bCs/>
          <w:sz w:val="20"/>
          <w:szCs w:val="20"/>
        </w:rPr>
      </w:pPr>
      <w:r w:rsidRPr="001F6611">
        <w:rPr>
          <w:rFonts w:ascii="Comic Sans MS" w:hAnsi="Comic Sans MS"/>
          <w:bCs/>
          <w:sz w:val="20"/>
          <w:szCs w:val="20"/>
        </w:rPr>
        <w:t>Çocuklar gözlemlenir. Gerekli durumlarda oyunlarına katılıp onlara rehberlik edilir. Oyun zamanı sonunda çocuklar sınıfı toplarlar. Tuvalet ve temizlik ihtiyaçlarını giderdikten sonra kahvaltıya geçmek için sıra olurlar.</w:t>
      </w:r>
    </w:p>
    <w:p w:rsidR="00CB076B" w:rsidRPr="001F6611" w:rsidRDefault="00CB076B" w:rsidP="001F6611">
      <w:pPr>
        <w:rPr>
          <w:rFonts w:ascii="Comic Sans MS" w:hAnsi="Comic Sans MS"/>
          <w:bCs/>
          <w:sz w:val="20"/>
          <w:szCs w:val="20"/>
        </w:rPr>
      </w:pPr>
      <w:r w:rsidRPr="001F6611">
        <w:rPr>
          <w:rFonts w:ascii="Comic Sans MS" w:hAnsi="Comic Sans MS"/>
          <w:bCs/>
          <w:sz w:val="20"/>
          <w:szCs w:val="20"/>
        </w:rPr>
        <w:t>Kahvaltı - Temizlik</w:t>
      </w:r>
    </w:p>
    <w:p w:rsidR="00CB076B" w:rsidRPr="001F6611" w:rsidRDefault="00CB076B" w:rsidP="001F6611">
      <w:pPr>
        <w:rPr>
          <w:rFonts w:ascii="Comic Sans MS" w:hAnsi="Comic Sans MS"/>
          <w:bCs/>
          <w:sz w:val="20"/>
          <w:szCs w:val="20"/>
        </w:rPr>
      </w:pPr>
    </w:p>
    <w:p w:rsidR="00CB076B" w:rsidRPr="001F6611" w:rsidRDefault="00CB076B" w:rsidP="001F6611">
      <w:pPr>
        <w:rPr>
          <w:rFonts w:ascii="Comic Sans MS" w:hAnsi="Comic Sans MS"/>
          <w:b/>
          <w:bCs/>
          <w:sz w:val="20"/>
          <w:szCs w:val="20"/>
        </w:rPr>
      </w:pPr>
      <w:r w:rsidRPr="001F6611">
        <w:rPr>
          <w:rFonts w:ascii="Comic Sans MS" w:hAnsi="Comic Sans MS"/>
          <w:b/>
          <w:bCs/>
          <w:sz w:val="20"/>
          <w:szCs w:val="20"/>
        </w:rPr>
        <w:t>Etkinlik Zamanı</w:t>
      </w:r>
    </w:p>
    <w:p w:rsidR="00CB076B" w:rsidRDefault="00CB076B" w:rsidP="001F6611">
      <w:pPr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>‘’ TOPLARLA GRAFİK’’  isimli  oyun-fen etkinliği</w:t>
      </w:r>
    </w:p>
    <w:p w:rsidR="00CB076B" w:rsidRDefault="00CB076B" w:rsidP="001F6611">
      <w:pPr>
        <w:rPr>
          <w:rFonts w:ascii="Comic Sans MS" w:hAnsi="Comic Sans MS"/>
          <w:b/>
          <w:bCs/>
          <w:sz w:val="20"/>
          <w:szCs w:val="20"/>
        </w:rPr>
      </w:pPr>
    </w:p>
    <w:p w:rsidR="00CB076B" w:rsidRDefault="00CB076B" w:rsidP="001F6611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Günü Değerlendirme Zaman</w:t>
      </w:r>
    </w:p>
    <w:p w:rsidR="00CB076B" w:rsidRDefault="00CB076B" w:rsidP="001F6611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*</w:t>
      </w:r>
    </w:p>
    <w:p w:rsidR="00CB076B" w:rsidRDefault="00CB076B" w:rsidP="001F6611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*</w:t>
      </w:r>
    </w:p>
    <w:p w:rsidR="00CB076B" w:rsidRPr="003703CD" w:rsidRDefault="00CB076B" w:rsidP="001F6611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*</w:t>
      </w:r>
    </w:p>
    <w:p w:rsidR="00CB076B" w:rsidRPr="003A3F1A" w:rsidRDefault="00CB076B" w:rsidP="001F6611">
      <w:pPr>
        <w:rPr>
          <w:rFonts w:ascii="Comic Sans MS" w:hAnsi="Comic Sans MS"/>
          <w:b/>
          <w:bCs/>
          <w:sz w:val="20"/>
          <w:szCs w:val="20"/>
        </w:rPr>
      </w:pPr>
      <w:r w:rsidRPr="003A3F1A">
        <w:rPr>
          <w:rFonts w:ascii="Comic Sans MS" w:hAnsi="Comic Sans MS"/>
          <w:b/>
          <w:bCs/>
          <w:sz w:val="20"/>
          <w:szCs w:val="20"/>
        </w:rPr>
        <w:t>Eve gidiş</w:t>
      </w:r>
    </w:p>
    <w:p w:rsidR="00CB076B" w:rsidRPr="003703CD" w:rsidRDefault="00CB076B" w:rsidP="001F6611">
      <w:pPr>
        <w:rPr>
          <w:rFonts w:ascii="Comic Sans MS" w:hAnsi="Comic Sans MS"/>
          <w:bCs/>
          <w:sz w:val="20"/>
          <w:szCs w:val="20"/>
        </w:rPr>
      </w:pPr>
      <w:r w:rsidRPr="001F6611">
        <w:rPr>
          <w:rFonts w:ascii="Comic Sans MS" w:hAnsi="Comic Sans MS"/>
          <w:bCs/>
          <w:sz w:val="20"/>
          <w:szCs w:val="20"/>
        </w:rPr>
        <w:t>Hazırlıklar tamamlanır ve çocuklarla vedalaşıp ayrılır.</w:t>
      </w:r>
    </w:p>
    <w:p w:rsidR="00CB076B" w:rsidRDefault="00CB076B" w:rsidP="001F6611">
      <w:pPr>
        <w:rPr>
          <w:rFonts w:ascii="Comic Sans MS" w:hAnsi="Comic Sans MS"/>
          <w:b/>
          <w:bCs/>
          <w:sz w:val="20"/>
          <w:szCs w:val="20"/>
        </w:rPr>
      </w:pPr>
      <w:r w:rsidRPr="003A3F1A">
        <w:rPr>
          <w:rFonts w:ascii="Comic Sans MS" w:hAnsi="Comic Sans MS"/>
          <w:b/>
          <w:bCs/>
          <w:sz w:val="20"/>
          <w:szCs w:val="20"/>
        </w:rPr>
        <w:t>Genel Değerlendirme</w:t>
      </w:r>
    </w:p>
    <w:p w:rsidR="00CB076B" w:rsidRDefault="00CB076B" w:rsidP="001F6611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*</w:t>
      </w:r>
    </w:p>
    <w:p w:rsidR="00CB076B" w:rsidRDefault="00CB076B" w:rsidP="001F6611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*</w:t>
      </w:r>
    </w:p>
    <w:p w:rsidR="00CB076B" w:rsidRPr="003A3F1A" w:rsidRDefault="00CB076B" w:rsidP="001F6611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*</w:t>
      </w:r>
    </w:p>
    <w:p w:rsidR="00CB076B" w:rsidRPr="001F6611" w:rsidRDefault="00CB076B" w:rsidP="001F6611">
      <w:pPr>
        <w:rPr>
          <w:rFonts w:ascii="Comic Sans MS" w:hAnsi="Comic Sans MS"/>
          <w:bCs/>
          <w:sz w:val="20"/>
          <w:szCs w:val="20"/>
        </w:rPr>
      </w:pPr>
      <w:r w:rsidRPr="001F6611">
        <w:rPr>
          <w:rFonts w:ascii="Comic Sans MS" w:hAnsi="Comic Sans MS"/>
          <w:bCs/>
          <w:sz w:val="20"/>
          <w:szCs w:val="20"/>
        </w:rPr>
        <w:t xml:space="preserve">  </w:t>
      </w:r>
    </w:p>
    <w:p w:rsidR="00CB076B" w:rsidRDefault="00CB076B" w:rsidP="001F6611">
      <w:pPr>
        <w:rPr>
          <w:b/>
          <w:bCs/>
          <w:sz w:val="20"/>
          <w:szCs w:val="20"/>
        </w:rPr>
      </w:pPr>
    </w:p>
    <w:p w:rsidR="00CB076B" w:rsidRDefault="00CB076B" w:rsidP="001F6611">
      <w:pPr>
        <w:rPr>
          <w:b/>
          <w:bCs/>
          <w:sz w:val="20"/>
          <w:szCs w:val="20"/>
        </w:rPr>
      </w:pPr>
    </w:p>
    <w:p w:rsidR="00CB076B" w:rsidRDefault="00CB076B" w:rsidP="001F6611">
      <w:pPr>
        <w:rPr>
          <w:b/>
          <w:bCs/>
          <w:sz w:val="20"/>
          <w:szCs w:val="20"/>
        </w:rPr>
      </w:pPr>
    </w:p>
    <w:p w:rsidR="00CB076B" w:rsidRDefault="00CB076B" w:rsidP="001F6611">
      <w:pPr>
        <w:rPr>
          <w:b/>
          <w:bCs/>
          <w:sz w:val="20"/>
          <w:szCs w:val="20"/>
        </w:rPr>
      </w:pPr>
    </w:p>
    <w:p w:rsidR="00CB076B" w:rsidRDefault="00CB076B" w:rsidP="001F6611">
      <w:pPr>
        <w:rPr>
          <w:b/>
          <w:bCs/>
          <w:sz w:val="20"/>
          <w:szCs w:val="20"/>
        </w:rPr>
      </w:pPr>
    </w:p>
    <w:p w:rsidR="00CB076B" w:rsidRDefault="00CB076B" w:rsidP="001F6611">
      <w:pPr>
        <w:rPr>
          <w:b/>
          <w:bCs/>
          <w:sz w:val="20"/>
          <w:szCs w:val="20"/>
        </w:rPr>
      </w:pPr>
    </w:p>
    <w:p w:rsidR="00CB076B" w:rsidRDefault="00CB076B" w:rsidP="001F6611">
      <w:pPr>
        <w:rPr>
          <w:b/>
          <w:bCs/>
          <w:sz w:val="20"/>
          <w:szCs w:val="20"/>
        </w:rPr>
      </w:pPr>
    </w:p>
    <w:p w:rsidR="00CB076B" w:rsidRDefault="00CB076B" w:rsidP="001F6611">
      <w:pPr>
        <w:rPr>
          <w:b/>
          <w:bCs/>
          <w:sz w:val="20"/>
          <w:szCs w:val="20"/>
        </w:rPr>
      </w:pPr>
    </w:p>
    <w:p w:rsidR="00CB076B" w:rsidRPr="003A3F1A" w:rsidRDefault="00CB076B" w:rsidP="003A3F1A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3A3F1A">
        <w:rPr>
          <w:rFonts w:ascii="Comic Sans MS" w:hAnsi="Comic Sans MS"/>
          <w:b/>
          <w:sz w:val="20"/>
          <w:szCs w:val="20"/>
        </w:rPr>
        <w:t>ETKİNLİK PLANI</w:t>
      </w:r>
    </w:p>
    <w:p w:rsidR="00CB076B" w:rsidRPr="003A3F1A" w:rsidRDefault="00CB076B" w:rsidP="003A3F1A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3A3F1A">
        <w:rPr>
          <w:rFonts w:ascii="Comic Sans MS" w:hAnsi="Comic Sans MS"/>
          <w:b/>
          <w:sz w:val="20"/>
          <w:szCs w:val="20"/>
        </w:rPr>
        <w:t>TOPLARLA GRAFİK</w:t>
      </w:r>
    </w:p>
    <w:p w:rsidR="00CB076B" w:rsidRPr="003A3F1A" w:rsidRDefault="00CB076B" w:rsidP="003A3F1A">
      <w:pPr>
        <w:pStyle w:val="NoSpacing"/>
        <w:rPr>
          <w:rFonts w:ascii="Comic Sans MS" w:hAnsi="Comic Sans MS"/>
          <w:sz w:val="20"/>
          <w:szCs w:val="20"/>
        </w:rPr>
      </w:pPr>
      <w:r w:rsidRPr="003A3F1A">
        <w:rPr>
          <w:rFonts w:ascii="Comic Sans MS" w:hAnsi="Comic Sans MS"/>
          <w:sz w:val="20"/>
          <w:szCs w:val="20"/>
        </w:rPr>
        <w:t>Etkinlik Türü</w:t>
      </w:r>
      <w:r>
        <w:rPr>
          <w:rFonts w:ascii="Comic Sans MS" w:hAnsi="Comic Sans MS"/>
          <w:sz w:val="20"/>
          <w:szCs w:val="20"/>
        </w:rPr>
        <w:t xml:space="preserve">  </w:t>
      </w:r>
      <w:r w:rsidRPr="003A3F1A">
        <w:rPr>
          <w:rFonts w:ascii="Comic Sans MS" w:hAnsi="Comic Sans MS"/>
          <w:sz w:val="20"/>
          <w:szCs w:val="20"/>
        </w:rPr>
        <w:t xml:space="preserve">: </w:t>
      </w:r>
      <w:r>
        <w:rPr>
          <w:rFonts w:ascii="Comic Sans MS" w:hAnsi="Comic Sans MS"/>
          <w:sz w:val="20"/>
          <w:szCs w:val="20"/>
        </w:rPr>
        <w:t>Oyun</w:t>
      </w:r>
      <w:r w:rsidRPr="003A3F1A">
        <w:rPr>
          <w:rFonts w:ascii="Comic Sans MS" w:hAnsi="Comic Sans MS"/>
          <w:sz w:val="20"/>
          <w:szCs w:val="20"/>
        </w:rPr>
        <w:t>- Deney  Bütünleştirilmiş Büyük Grup Etkinliği)</w:t>
      </w:r>
    </w:p>
    <w:p w:rsidR="00CB076B" w:rsidRPr="003A3F1A" w:rsidRDefault="00CB076B" w:rsidP="003A3F1A">
      <w:pPr>
        <w:pStyle w:val="NoSpacing"/>
        <w:rPr>
          <w:rFonts w:ascii="Comic Sans MS" w:hAnsi="Comic Sans MS"/>
          <w:sz w:val="20"/>
          <w:szCs w:val="20"/>
        </w:rPr>
      </w:pPr>
      <w:r w:rsidRPr="003A3F1A">
        <w:rPr>
          <w:rFonts w:ascii="Comic Sans MS" w:hAnsi="Comic Sans MS"/>
          <w:sz w:val="20"/>
          <w:szCs w:val="20"/>
        </w:rPr>
        <w:t>Yaş Grubu</w:t>
      </w:r>
      <w:r>
        <w:rPr>
          <w:rFonts w:ascii="Comic Sans MS" w:hAnsi="Comic Sans MS"/>
          <w:sz w:val="20"/>
          <w:szCs w:val="20"/>
        </w:rPr>
        <w:t xml:space="preserve">      </w:t>
      </w:r>
      <w:r w:rsidRPr="003A3F1A">
        <w:rPr>
          <w:rFonts w:ascii="Comic Sans MS" w:hAnsi="Comic Sans MS"/>
          <w:sz w:val="20"/>
          <w:szCs w:val="20"/>
        </w:rPr>
        <w:t xml:space="preserve">: </w:t>
      </w:r>
      <w:r>
        <w:rPr>
          <w:rFonts w:ascii="Comic Sans MS" w:hAnsi="Comic Sans MS"/>
          <w:sz w:val="20"/>
          <w:szCs w:val="20"/>
        </w:rPr>
        <w:t xml:space="preserve"> </w:t>
      </w:r>
      <w:r w:rsidRPr="003A3F1A">
        <w:rPr>
          <w:rFonts w:ascii="Comic Sans MS" w:hAnsi="Comic Sans MS"/>
          <w:sz w:val="20"/>
          <w:szCs w:val="20"/>
        </w:rPr>
        <w:t>48</w:t>
      </w:r>
      <w:r>
        <w:rPr>
          <w:rFonts w:ascii="Comic Sans MS" w:hAnsi="Comic Sans MS"/>
          <w:sz w:val="20"/>
          <w:szCs w:val="20"/>
        </w:rPr>
        <w:t>-60</w:t>
      </w:r>
      <w:r w:rsidRPr="003A3F1A">
        <w:rPr>
          <w:rFonts w:ascii="Comic Sans MS" w:hAnsi="Comic Sans MS"/>
          <w:sz w:val="20"/>
          <w:szCs w:val="20"/>
        </w:rPr>
        <w:t xml:space="preserve"> Ay</w:t>
      </w:r>
    </w:p>
    <w:p w:rsidR="00CB076B" w:rsidRPr="003A3F1A" w:rsidRDefault="00CB076B" w:rsidP="003A3F1A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9.2pt;margin-top:18.8pt;width:323.25pt;height:438pt;z-index:251658240">
            <v:textbox style="mso-next-textbox:#_x0000_s1026">
              <w:txbxContent>
                <w:p w:rsidR="00CB076B" w:rsidRPr="00CA5BA2" w:rsidRDefault="00CB076B" w:rsidP="00CA5BA2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CA5BA2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KAZANIMLAR VE GÖSTERGELERİ</w:t>
                  </w:r>
                </w:p>
                <w:p w:rsidR="00CB076B" w:rsidRPr="00CA5BA2" w:rsidRDefault="00CB076B" w:rsidP="003703CD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PSİKO</w:t>
                  </w:r>
                  <w:r w:rsidRPr="00CA5BA2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MOTOR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CB076B" w:rsidRPr="00CA5BA2" w:rsidRDefault="00CB076B" w:rsidP="00C23BA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A5BA2">
                    <w:rPr>
                      <w:rFonts w:ascii="Comic Sans MS" w:hAnsi="Comic Sans MS"/>
                      <w:sz w:val="20"/>
                      <w:szCs w:val="20"/>
                    </w:rPr>
                    <w:t>Kazanım 5. Müzik ve ritim eşliğinde hareket eder. (Göstergeleri: Bedenini, nesneleri ve vurmalı çalgıları kullanarak ritim çalışması yapar. Basit dans adımlarını yapar.</w:t>
                  </w:r>
                  <w:r w:rsidRPr="00CA5BA2">
                    <w:rPr>
                      <w:rFonts w:ascii="Comic Sans MS" w:eastAsia="HelveticaT" w:hAnsi="Comic Sans MS"/>
                      <w:sz w:val="20"/>
                      <w:szCs w:val="20"/>
                    </w:rPr>
                    <w:t xml:space="preserve"> Müzik ve ritim eşliğinde</w:t>
                  </w:r>
                  <w:r w:rsidRPr="00CA5BA2">
                    <w:rPr>
                      <w:rFonts w:ascii="Comic Sans MS" w:hAnsi="Comic Sans MS"/>
                      <w:sz w:val="20"/>
                      <w:szCs w:val="20"/>
                    </w:rPr>
                    <w:t xml:space="preserve"> dans eder.</w:t>
                  </w:r>
                </w:p>
                <w:p w:rsidR="00CB076B" w:rsidRPr="00CA5BA2" w:rsidRDefault="00CB076B" w:rsidP="00C23BA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A5BA2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15. Kendine güvenir. (Göstergeleri: Kendine ait beğendiği ve beğenmediği özelliklerini söyler. Grup önünde kendini ifade eder. Gerektiği durumlarda farklı görüşlerini söyler. </w:t>
                  </w:r>
                  <w:r w:rsidRPr="00CA5BA2"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  <w:t xml:space="preserve">Gerektiğinde </w:t>
                  </w:r>
                  <w:r w:rsidRPr="00CA5BA2">
                    <w:rPr>
                      <w:rFonts w:ascii="Comic Sans MS" w:hAnsi="Comic Sans MS"/>
                      <w:sz w:val="20"/>
                      <w:szCs w:val="20"/>
                    </w:rPr>
                    <w:t>liderliği üstlenir.)</w:t>
                  </w:r>
                </w:p>
                <w:p w:rsidR="00CB076B" w:rsidRPr="00CA5BA2" w:rsidRDefault="00CB076B" w:rsidP="003703CD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CA5BA2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SOSYAL VE DUYGUSAL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CB076B" w:rsidRPr="00CA5BA2" w:rsidRDefault="00CB076B" w:rsidP="00E8009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A5BA2">
                    <w:rPr>
                      <w:rFonts w:ascii="Comic Sans MS" w:hAnsi="Comic Sans MS"/>
                      <w:sz w:val="20"/>
                      <w:szCs w:val="20"/>
                    </w:rPr>
                    <w:t>Kazanım 7. Bir işi ya da görevi başarmak için kendini güdüler. (Göstergeleri: Yetişkin yönlendirmesi olmadan bir işe başlar. Başladığı işi zamanında bitirmek için çaba gösterir.)</w:t>
                  </w:r>
                </w:p>
                <w:p w:rsidR="00CB076B" w:rsidRPr="00CA5BA2" w:rsidRDefault="00CB076B" w:rsidP="00C23BA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A5BA2">
                    <w:rPr>
                      <w:rFonts w:ascii="Comic Sans MS" w:hAnsi="Comic Sans MS"/>
                      <w:sz w:val="20"/>
                      <w:szCs w:val="20"/>
                    </w:rPr>
                    <w:t>Kazanım 15. Kendine güvenir</w:t>
                  </w:r>
                  <w:r w:rsidRPr="00CA5BA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</w:t>
                  </w:r>
                  <w:r w:rsidRPr="00CA5BA2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Kendine ait beğendiği ve beğenmediği özelliklerini söyler. Grup önünde kendini ifade eder. Gerektiği durumlarda farklı görüşlerini söyler. </w:t>
                  </w:r>
                  <w:r w:rsidRPr="00CA5BA2"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  <w:t xml:space="preserve">Gerektiğinde </w:t>
                  </w:r>
                  <w:r w:rsidRPr="00CA5BA2">
                    <w:rPr>
                      <w:rFonts w:ascii="Comic Sans MS" w:hAnsi="Comic Sans MS"/>
                      <w:sz w:val="20"/>
                      <w:szCs w:val="20"/>
                    </w:rPr>
                    <w:t>liderliği üstlenir.)</w:t>
                  </w:r>
                </w:p>
                <w:p w:rsidR="00CB076B" w:rsidRPr="00CA5BA2" w:rsidRDefault="00CB076B" w:rsidP="00E8009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A5BA2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BİLİŞSEL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  <w:r w:rsidRPr="00CA5BA2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CB076B" w:rsidRPr="00CA5BA2" w:rsidRDefault="00CB076B" w:rsidP="00C23BA9">
                  <w:pPr>
                    <w:rPr>
                      <w:rFonts w:ascii="Comic Sans MS" w:hAnsi="Comic Sans MS"/>
                      <w:bCs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CA5BA2">
                    <w:rPr>
                      <w:rFonts w:ascii="Comic Sans MS" w:hAnsi="Comic Sans MS"/>
                      <w:sz w:val="20"/>
                      <w:szCs w:val="20"/>
                    </w:rPr>
                    <w:t>Kazanım 5.</w:t>
                  </w:r>
                  <w:r w:rsidRPr="00CA5BA2">
                    <w:rPr>
                      <w:rFonts w:ascii="Comic Sans MS" w:hAnsi="Comic Sans MS"/>
                      <w:bCs/>
                      <w:color w:val="000000"/>
                      <w:spacing w:val="-1"/>
                      <w:sz w:val="20"/>
                      <w:szCs w:val="20"/>
                    </w:rPr>
                    <w:t xml:space="preserve"> Nesne ya da varlıkları gözlemler. </w:t>
                  </w:r>
                  <w:r w:rsidRPr="00CA5BA2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CA5BA2">
                    <w:rPr>
                      <w:rFonts w:ascii="Comic Sans MS" w:hAnsi="Comic Sans MS"/>
                      <w:bCs/>
                      <w:iCs/>
                      <w:color w:val="000000"/>
                      <w:spacing w:val="-1"/>
                      <w:sz w:val="20"/>
                      <w:szCs w:val="20"/>
                    </w:rPr>
                    <w:t xml:space="preserve"> Nesne/varlığın adını, rengini, şeklini, büyüklüğünü, uzunluğunu, dokusunu, sesini, kokusunu, yapıldığı malzemeyi, tadını, miktarını ve kullanım amaçlarını söyler.)</w:t>
                  </w:r>
                </w:p>
                <w:p w:rsidR="00CB076B" w:rsidRPr="00CA5BA2" w:rsidRDefault="00CB076B" w:rsidP="00C23BA9">
                  <w:pPr>
                    <w:rPr>
                      <w:rFonts w:ascii="Comic Sans MS" w:hAnsi="Comic Sans MS"/>
                      <w:bCs/>
                      <w:iCs/>
                      <w:color w:val="000000"/>
                      <w:spacing w:val="-2"/>
                      <w:sz w:val="20"/>
                      <w:szCs w:val="20"/>
                    </w:rPr>
                  </w:pPr>
                  <w:r w:rsidRPr="00CA5BA2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17. </w:t>
                  </w:r>
                  <w:r w:rsidRPr="00CA5BA2">
                    <w:rPr>
                      <w:rFonts w:ascii="Comic Sans MS" w:hAnsi="Comic Sans MS"/>
                      <w:bCs/>
                      <w:color w:val="000000"/>
                      <w:spacing w:val="-2"/>
                      <w:sz w:val="20"/>
                      <w:szCs w:val="20"/>
                    </w:rPr>
                    <w:t xml:space="preserve">Neden-sonuç ilişkisi kurar. </w:t>
                  </w:r>
                  <w:r w:rsidRPr="00CA5BA2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CA5BA2">
                    <w:rPr>
                      <w:rFonts w:ascii="Comic Sans MS" w:hAnsi="Comic Sans MS"/>
                      <w:bCs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Bir olayın olası nedenlerini söyler. Bir olayın olası sonuçlarını söyler.</w:t>
                  </w:r>
                </w:p>
                <w:p w:rsidR="00CB076B" w:rsidRPr="00CA5BA2" w:rsidRDefault="00CB076B" w:rsidP="00C23BA9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CA5BA2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ÖZBAKIM BECERİLERİ</w:t>
                  </w:r>
                </w:p>
                <w:p w:rsidR="00CB076B" w:rsidRPr="00CA5BA2" w:rsidRDefault="00CB076B" w:rsidP="00C23BA9">
                  <w:pP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CA5BA2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CA5BA2">
                    <w:rPr>
                      <w:rFonts w:ascii="Comic Sans MS" w:hAnsi="Comic Sans MS"/>
                      <w:color w:val="000000"/>
                      <w:spacing w:val="-3"/>
                      <w:sz w:val="20"/>
                      <w:szCs w:val="20"/>
                    </w:rPr>
                    <w:t xml:space="preserve">6. Günlük yaşam becerileri için gerekli araç ve gereçleri kullanır. </w:t>
                  </w:r>
                  <w:r w:rsidRPr="00CA5BA2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CA5BA2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Beslenme sırasında uygun araç ve gereçleri kullanır. </w:t>
                  </w:r>
                  <w:r w:rsidRPr="00CA5BA2">
                    <w:rPr>
                      <w:rFonts w:ascii="Comic Sans MS" w:hAnsi="Comic Sans MS"/>
                      <w:sz w:val="20"/>
                      <w:szCs w:val="20"/>
                    </w:rPr>
                    <w:t xml:space="preserve">Beden temizliğiyle ilgili malzemeleri kullanır. </w:t>
                  </w:r>
                  <w:r w:rsidRPr="00CA5BA2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Çevre temizliği ile ilgili araç ve gereçleri kullanır</w:t>
                  </w:r>
                </w:p>
                <w:p w:rsidR="00CB076B" w:rsidRPr="003C6E86" w:rsidRDefault="00CB076B" w:rsidP="00C23BA9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  <w:p w:rsidR="00CB076B" w:rsidRPr="003C6E86" w:rsidRDefault="00CB076B" w:rsidP="00C23BA9">
                  <w:pPr>
                    <w:rPr>
                      <w:iCs/>
                      <w:color w:val="000000"/>
                      <w:sz w:val="20"/>
                      <w:szCs w:val="20"/>
                    </w:rPr>
                  </w:pPr>
                </w:p>
                <w:p w:rsidR="00CB076B" w:rsidRPr="00FF0F8C" w:rsidRDefault="00CB076B" w:rsidP="00E80097">
                  <w:pPr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  <w:p w:rsidR="00CB076B" w:rsidRPr="00A60063" w:rsidRDefault="00CB076B" w:rsidP="00AB0A14">
                  <w:pPr>
                    <w:rPr>
                      <w:sz w:val="20"/>
                      <w:szCs w:val="20"/>
                    </w:rPr>
                  </w:pPr>
                  <w:r w:rsidRPr="00A60063">
                    <w:rPr>
                      <w:sz w:val="20"/>
                      <w:szCs w:val="20"/>
                    </w:rPr>
                    <w:t>.</w:t>
                  </w:r>
                </w:p>
                <w:p w:rsidR="00CB076B" w:rsidRDefault="00CB076B" w:rsidP="00816F5F">
                  <w:pPr>
                    <w:rPr>
                      <w:sz w:val="20"/>
                      <w:szCs w:val="20"/>
                    </w:rPr>
                  </w:pPr>
                </w:p>
                <w:p w:rsidR="00CB076B" w:rsidRDefault="00CB076B" w:rsidP="00816F5F">
                  <w:pPr>
                    <w:rPr>
                      <w:sz w:val="20"/>
                      <w:szCs w:val="20"/>
                    </w:rPr>
                  </w:pPr>
                </w:p>
                <w:p w:rsidR="00CB076B" w:rsidRDefault="00CB076B" w:rsidP="00816F5F">
                  <w:pPr>
                    <w:rPr>
                      <w:sz w:val="20"/>
                      <w:szCs w:val="20"/>
                    </w:rPr>
                  </w:pPr>
                </w:p>
                <w:p w:rsidR="00CB076B" w:rsidRDefault="00CB076B" w:rsidP="00816F5F">
                  <w:pPr>
                    <w:rPr>
                      <w:sz w:val="20"/>
                      <w:szCs w:val="20"/>
                    </w:rPr>
                  </w:pPr>
                </w:p>
                <w:p w:rsidR="00CB076B" w:rsidRDefault="00CB076B" w:rsidP="00816F5F">
                  <w:pPr>
                    <w:rPr>
                      <w:sz w:val="20"/>
                      <w:szCs w:val="20"/>
                    </w:rPr>
                  </w:pPr>
                </w:p>
                <w:p w:rsidR="00CB076B" w:rsidRDefault="00CB076B" w:rsidP="00816F5F">
                  <w:pPr>
                    <w:rPr>
                      <w:sz w:val="20"/>
                      <w:szCs w:val="20"/>
                    </w:rPr>
                  </w:pPr>
                </w:p>
                <w:p w:rsidR="00CB076B" w:rsidRDefault="00CB076B" w:rsidP="00816F5F">
                  <w:pPr>
                    <w:rPr>
                      <w:sz w:val="20"/>
                      <w:szCs w:val="20"/>
                    </w:rPr>
                  </w:pPr>
                </w:p>
                <w:p w:rsidR="00CB076B" w:rsidRDefault="00CB076B" w:rsidP="00816F5F">
                  <w:pPr>
                    <w:rPr>
                      <w:sz w:val="20"/>
                      <w:szCs w:val="20"/>
                    </w:rPr>
                  </w:pPr>
                </w:p>
                <w:p w:rsidR="00CB076B" w:rsidRDefault="00CB076B" w:rsidP="00816F5F">
                  <w:pPr>
                    <w:rPr>
                      <w:sz w:val="20"/>
                      <w:szCs w:val="20"/>
                    </w:rPr>
                  </w:pPr>
                </w:p>
                <w:p w:rsidR="00CB076B" w:rsidRPr="00A60063" w:rsidRDefault="00CB076B" w:rsidP="00816F5F">
                  <w:pPr>
                    <w:rPr>
                      <w:sz w:val="20"/>
                      <w:szCs w:val="20"/>
                    </w:rPr>
                  </w:pPr>
                </w:p>
                <w:p w:rsidR="00CB076B" w:rsidRDefault="00CB076B" w:rsidP="00816F5F">
                  <w:pPr>
                    <w:rPr>
                      <w:sz w:val="20"/>
                      <w:szCs w:val="20"/>
                    </w:rPr>
                  </w:pPr>
                </w:p>
                <w:p w:rsidR="00CB076B" w:rsidRPr="00A60063" w:rsidRDefault="00CB076B" w:rsidP="00816F5F">
                  <w:pPr>
                    <w:rPr>
                      <w:sz w:val="20"/>
                      <w:szCs w:val="20"/>
                    </w:rPr>
                  </w:pPr>
                </w:p>
                <w:p w:rsidR="00CB076B" w:rsidRPr="004D6C18" w:rsidRDefault="00CB076B" w:rsidP="00816F5F">
                  <w:pPr>
                    <w:rPr>
                      <w:b/>
                      <w:bCs/>
                      <w:color w:val="FF0000"/>
                    </w:rPr>
                  </w:pPr>
                </w:p>
                <w:p w:rsidR="00CB076B" w:rsidRPr="004C2F05" w:rsidRDefault="00CB076B" w:rsidP="00816F5F"/>
              </w:txbxContent>
            </v:textbox>
          </v:shape>
        </w:pict>
      </w:r>
    </w:p>
    <w:tbl>
      <w:tblPr>
        <w:tblpPr w:leftFromText="141" w:rightFromText="141" w:vertAnchor="text" w:horzAnchor="margin" w:tblpXSpec="right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42"/>
      </w:tblGrid>
      <w:tr w:rsidR="00CB076B" w:rsidRPr="0071403D" w:rsidTr="003A3F1A">
        <w:trPr>
          <w:trHeight w:val="70"/>
        </w:trPr>
        <w:tc>
          <w:tcPr>
            <w:tcW w:w="7342" w:type="dxa"/>
          </w:tcPr>
          <w:p w:rsidR="00CB076B" w:rsidRDefault="00CB076B" w:rsidP="00A51FD8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CA5BA2">
              <w:rPr>
                <w:rFonts w:ascii="Comic Sans MS" w:hAnsi="Comic Sans MS"/>
                <w:b/>
                <w:bCs/>
                <w:sz w:val="20"/>
                <w:szCs w:val="20"/>
              </w:rPr>
              <w:t>ÖĞRENME SÜRECİ</w:t>
            </w:r>
          </w:p>
          <w:p w:rsidR="00CB076B" w:rsidRPr="00CA5BA2" w:rsidRDefault="00CB076B" w:rsidP="00A51FD8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CA5BA2">
              <w:rPr>
                <w:rFonts w:ascii="Comic Sans MS" w:hAnsi="Comic Sans MS"/>
                <w:bCs/>
                <w:sz w:val="20"/>
                <w:szCs w:val="20"/>
              </w:rPr>
              <w:t>TOPLARLA GRAFİK YAPALIM</w:t>
            </w:r>
          </w:p>
          <w:p w:rsidR="00CB076B" w:rsidRPr="00BF0E3B" w:rsidRDefault="00CB076B" w:rsidP="00BF0E3B">
            <w:pPr>
              <w:pStyle w:val="NoSpacing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BF0E3B">
              <w:rPr>
                <w:rFonts w:ascii="Comic Sans MS" w:hAnsi="Comic Sans MS"/>
                <w:sz w:val="20"/>
                <w:szCs w:val="20"/>
              </w:rPr>
              <w:t xml:space="preserve">Sınıfa sepetin içinde değişik boyutlarda toplar  getirilir. Çocukların   bir süre toplarla vakit geçirmesi sağlanır. Topların büyüklükleri, renkleri, şekilleri incelenir. Çocuklar  topları,  büyük - küçük  olarak iki gruba ayırırlar. Büyük grupta kaç tane, küçük grupta kaç tane  top olduğunu sayarlar. </w:t>
            </w:r>
          </w:p>
          <w:p w:rsidR="00CB076B" w:rsidRPr="00BF0E3B" w:rsidRDefault="00CB076B" w:rsidP="00BF0E3B">
            <w:pPr>
              <w:pStyle w:val="NoSpacing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BF0E3B">
              <w:rPr>
                <w:rFonts w:ascii="Comic Sans MS" w:hAnsi="Comic Sans MS"/>
                <w:sz w:val="20"/>
                <w:szCs w:val="20"/>
              </w:rPr>
              <w:t>Çocuklardan büyük topları yan yana / küçük topları yanyana dizmeleri istenir. Baştaki topun  sırasını (1. Sırada) sondaki topun  kaçıncı sırada olduğunu söylemeleri istenir. Toplarla basit grafik oluşturulur.</w:t>
            </w:r>
          </w:p>
          <w:p w:rsidR="00CB076B" w:rsidRPr="00BF0E3B" w:rsidRDefault="00CB076B" w:rsidP="00BF0E3B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BF0E3B">
              <w:rPr>
                <w:rFonts w:ascii="Comic Sans MS" w:hAnsi="Comic Sans MS"/>
                <w:sz w:val="20"/>
                <w:szCs w:val="20"/>
              </w:rPr>
              <w:t>Masalara geçilir ve garfaik oluşturma ile ilgili yönerge sayfası yapılır.</w:t>
            </w:r>
          </w:p>
          <w:p w:rsidR="00CB076B" w:rsidRPr="00BF0E3B" w:rsidRDefault="00CB076B" w:rsidP="00BF0E3B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CB076B" w:rsidRPr="00BF0E3B" w:rsidRDefault="00CB076B" w:rsidP="00BF0E3B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BF0E3B">
              <w:rPr>
                <w:rFonts w:ascii="Comic Sans MS" w:hAnsi="Comic Sans MS"/>
                <w:sz w:val="20"/>
                <w:szCs w:val="20"/>
              </w:rPr>
              <w:t>KÖPEKLER VE TOP</w:t>
            </w:r>
            <w:r>
              <w:rPr>
                <w:rFonts w:ascii="Comic Sans MS" w:hAnsi="Comic Sans MS"/>
                <w:sz w:val="20"/>
                <w:szCs w:val="20"/>
              </w:rPr>
              <w:t xml:space="preserve"> oyunu oynanır</w:t>
            </w:r>
          </w:p>
          <w:p w:rsidR="00CB076B" w:rsidRPr="00BF0E3B" w:rsidRDefault="00CB076B" w:rsidP="00CA5BA2">
            <w:pPr>
              <w:pStyle w:val="NoSpacing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BF0E3B">
              <w:rPr>
                <w:rFonts w:ascii="Comic Sans MS" w:hAnsi="Comic Sans MS"/>
                <w:sz w:val="20"/>
                <w:szCs w:val="20"/>
              </w:rPr>
              <w:t>Bütün çocuklar gruplaşır, birer köpek ismi alırlar. Örneğin ; Finolar, Buldoklar, Çobanlar, Av köpekleri vb. hepsi bir çizgi üzerinde sıralanarak tek sıralı safta toplanırlar. Bir çocuk bir voleybol topu alır, bir grup köpeğin ismini çağırarak topu ileriye doğru yuvarlar. O ismi alan köpekler , topun arkasından tutmak için koşarlar. Kim önce topu yakalarsa, o atıcı olur ve oyun böylece devam eder.</w:t>
            </w:r>
          </w:p>
          <w:p w:rsidR="00CB076B" w:rsidRDefault="00CB076B" w:rsidP="00BF0E3B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BF0E3B">
              <w:rPr>
                <w:rFonts w:ascii="Comic Sans MS" w:hAnsi="Comic Sans MS"/>
                <w:sz w:val="20"/>
                <w:szCs w:val="20"/>
              </w:rPr>
              <w:t xml:space="preserve">  </w:t>
            </w:r>
          </w:p>
          <w:p w:rsidR="00CB076B" w:rsidRPr="00BF0E3B" w:rsidRDefault="00CB076B" w:rsidP="00BF0E3B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BF0E3B">
              <w:rPr>
                <w:rFonts w:ascii="Comic Sans MS" w:hAnsi="Comic Sans MS"/>
                <w:sz w:val="20"/>
                <w:szCs w:val="20"/>
              </w:rPr>
              <w:t>HAVADAKİ SU BUHARI DENEYİ</w:t>
            </w:r>
            <w:r w:rsidRPr="00BF0E3B">
              <w:rPr>
                <w:rFonts w:ascii="Comic Sans MS" w:hAnsi="Comic Sans MS"/>
                <w:sz w:val="20"/>
                <w:szCs w:val="20"/>
              </w:rPr>
              <w:br/>
              <w:t>Havada Su Buharı Var mıdır?</w:t>
            </w:r>
            <w:r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BF0E3B">
              <w:rPr>
                <w:rFonts w:ascii="Comic Sans MS" w:hAnsi="Comic Sans MS"/>
                <w:sz w:val="20"/>
                <w:szCs w:val="20"/>
              </w:rPr>
              <w:br/>
              <w:t>Bir şişe alıp. Çok soğuk suyla doldurup ve ağzını kapatın. Şişeyi oda sıcaklığında 10 dakika bekletince. Şişenin dışı buğulandığını görürsünüz. Parmağınla buğunun bir kısmını sıyırırsanız buğulanmayı daha iyi görebilirsininiz. </w:t>
            </w:r>
            <w:r w:rsidRPr="00BF0E3B">
              <w:rPr>
                <w:rFonts w:ascii="Comic Sans MS" w:hAnsi="Comic Sans MS"/>
                <w:sz w:val="20"/>
                <w:szCs w:val="20"/>
              </w:rPr>
              <w:br/>
              <w:t>Peki şişenin ağzı kapalı olduğuna ve suyun içinde bulunduğu cam şişe , su geçirmediğine göre bu su damlacıkları nereden geldi. Bu su damlacıkları odamızda bulunan su buharıdır. Odada bulunan su buharı , soğuk şişemizin dış çeperine çarpınca yoğunlaşmış havada fark edemediğimiz su buharı su damlacıkları halinde ve görünür hale gelmiştir.</w:t>
            </w:r>
          </w:p>
          <w:p w:rsidR="00CB076B" w:rsidRDefault="00CB076B" w:rsidP="003A3F1A">
            <w:pPr>
              <w:pStyle w:val="NoSpacing"/>
            </w:pPr>
          </w:p>
          <w:p w:rsidR="00CB076B" w:rsidRDefault="00CB076B" w:rsidP="003A3F1A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3A3F1A">
              <w:rPr>
                <w:rFonts w:ascii="Comic Sans MS" w:hAnsi="Comic Sans MS"/>
                <w:b/>
                <w:sz w:val="20"/>
                <w:szCs w:val="20"/>
              </w:rPr>
              <w:t>DEĞERLENDİRME</w:t>
            </w:r>
          </w:p>
          <w:p w:rsidR="00CB076B" w:rsidRPr="003A3F1A" w:rsidRDefault="00CB076B" w:rsidP="003A3F1A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3A3F1A">
              <w:rPr>
                <w:rFonts w:ascii="Comic Sans MS" w:hAnsi="Comic Sans MS"/>
                <w:sz w:val="20"/>
                <w:szCs w:val="20"/>
              </w:rPr>
              <w:t>Topların boyları aynı mı?</w:t>
            </w:r>
          </w:p>
          <w:p w:rsidR="00CB076B" w:rsidRPr="003A3F1A" w:rsidRDefault="00CB076B" w:rsidP="003A3F1A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3A3F1A">
              <w:rPr>
                <w:rFonts w:ascii="Comic Sans MS" w:hAnsi="Comic Sans MS"/>
                <w:sz w:val="20"/>
                <w:szCs w:val="20"/>
              </w:rPr>
              <w:t>Toplarla neler yaptık?</w:t>
            </w:r>
          </w:p>
          <w:p w:rsidR="00CB076B" w:rsidRPr="003A3F1A" w:rsidRDefault="00CB076B" w:rsidP="003A3F1A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3A3F1A">
              <w:rPr>
                <w:rFonts w:ascii="Comic Sans MS" w:hAnsi="Comic Sans MS"/>
                <w:sz w:val="20"/>
                <w:szCs w:val="20"/>
              </w:rPr>
              <w:t>Bugün hangi deneyi yaptık?</w:t>
            </w:r>
          </w:p>
          <w:p w:rsidR="00CB076B" w:rsidRPr="003A3F1A" w:rsidRDefault="00CB076B" w:rsidP="003A3F1A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3A3F1A">
              <w:rPr>
                <w:rFonts w:ascii="Comic Sans MS" w:hAnsi="Comic Sans MS"/>
                <w:sz w:val="20"/>
                <w:szCs w:val="20"/>
              </w:rPr>
              <w:t>Şişeyi oda da bekletince ne oldu?</w:t>
            </w:r>
          </w:p>
          <w:p w:rsidR="00CB076B" w:rsidRPr="003A3F1A" w:rsidRDefault="00CB076B" w:rsidP="003A3F1A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3A3F1A">
              <w:rPr>
                <w:rFonts w:ascii="Comic Sans MS" w:hAnsi="Comic Sans MS"/>
                <w:sz w:val="20"/>
                <w:szCs w:val="20"/>
              </w:rPr>
              <w:t>Şişenin dışına su damlacıkları nerden geldi?</w:t>
            </w:r>
          </w:p>
          <w:p w:rsidR="00CB076B" w:rsidRPr="003A3F1A" w:rsidRDefault="00CB076B" w:rsidP="003A3F1A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Eğitim seti  5. Sayı/</w:t>
            </w:r>
            <w:r w:rsidRPr="003A3F1A">
              <w:rPr>
                <w:rFonts w:ascii="Comic Sans MS" w:hAnsi="Comic Sans MS"/>
                <w:sz w:val="20"/>
                <w:szCs w:val="20"/>
              </w:rPr>
              <w:t>12,13. sayfa yönergeler doğrultusunda yapılır.</w:t>
            </w:r>
          </w:p>
          <w:p w:rsidR="00CB076B" w:rsidRPr="003A3F1A" w:rsidRDefault="00CB076B" w:rsidP="003A3F1A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CB076B" w:rsidRPr="0071403D" w:rsidRDefault="00CB076B" w:rsidP="003A3F1A">
            <w:pPr>
              <w:pStyle w:val="NoSpacing"/>
            </w:pPr>
          </w:p>
        </w:tc>
      </w:tr>
    </w:tbl>
    <w:p w:rsidR="00CB076B" w:rsidRPr="0071403D" w:rsidRDefault="00CB076B" w:rsidP="00816F5F">
      <w:pPr>
        <w:rPr>
          <w:sz w:val="20"/>
          <w:szCs w:val="20"/>
        </w:rPr>
      </w:pPr>
      <w:r>
        <w:rPr>
          <w:noProof/>
        </w:rPr>
        <w:pict>
          <v:shape id="_x0000_s1027" type="#_x0000_t202" style="position:absolute;margin-left:12.75pt;margin-top:0;width:286.5pt;height:94.8pt;z-index:251659264;mso-position-horizontal-relative:text;mso-position-vertical-relative:text">
            <v:textbox style="mso-next-textbox:#_x0000_s1027">
              <w:txbxContent>
                <w:p w:rsidR="00CB076B" w:rsidRPr="003A3F1A" w:rsidRDefault="00CB076B" w:rsidP="003A3F1A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3A3F1A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MATERYALLER</w:t>
                  </w:r>
                </w:p>
                <w:p w:rsidR="00CB076B" w:rsidRPr="003A3F1A" w:rsidRDefault="00CB076B" w:rsidP="003A3F1A">
                  <w:pPr>
                    <w:jc w:val="center"/>
                    <w:rPr>
                      <w:rFonts w:ascii="Comic Sans MS" w:hAnsi="Comic Sans MS"/>
                      <w:bCs/>
                      <w:sz w:val="20"/>
                      <w:szCs w:val="20"/>
                    </w:rPr>
                  </w:pPr>
                  <w:r w:rsidRPr="003A3F1A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Bir cam şişe ve soğuk su</w:t>
                  </w:r>
                </w:p>
                <w:p w:rsidR="00CB076B" w:rsidRPr="003A3F1A" w:rsidRDefault="00CB076B" w:rsidP="003A3F1A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3A3F1A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SÖZCÜKLER</w:t>
                  </w:r>
                </w:p>
                <w:p w:rsidR="00CB076B" w:rsidRPr="003A3F1A" w:rsidRDefault="00CB076B" w:rsidP="003A3F1A">
                  <w:pPr>
                    <w:jc w:val="center"/>
                    <w:rPr>
                      <w:rFonts w:ascii="Comic Sans MS" w:hAnsi="Comic Sans MS"/>
                      <w:bCs/>
                      <w:sz w:val="20"/>
                      <w:szCs w:val="20"/>
                    </w:rPr>
                  </w:pPr>
                  <w:r w:rsidRPr="003A3F1A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Hava, su buharı</w:t>
                  </w:r>
                </w:p>
                <w:p w:rsidR="00CB076B" w:rsidRPr="003A3F1A" w:rsidRDefault="00CB076B" w:rsidP="003A3F1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KAVRAMLAR</w:t>
                  </w:r>
                </w:p>
              </w:txbxContent>
            </v:textbox>
          </v:shape>
        </w:pict>
      </w:r>
    </w:p>
    <w:p w:rsidR="00CB076B" w:rsidRPr="0071403D" w:rsidRDefault="00CB076B" w:rsidP="00816F5F">
      <w:pPr>
        <w:rPr>
          <w:sz w:val="20"/>
          <w:szCs w:val="20"/>
        </w:rPr>
      </w:pPr>
    </w:p>
    <w:p w:rsidR="00CB076B" w:rsidRPr="0071403D" w:rsidRDefault="00CB076B" w:rsidP="00816F5F">
      <w:pPr>
        <w:rPr>
          <w:sz w:val="20"/>
          <w:szCs w:val="20"/>
        </w:rPr>
      </w:pPr>
    </w:p>
    <w:p w:rsidR="00CB076B" w:rsidRPr="0071403D" w:rsidRDefault="00CB076B" w:rsidP="00816F5F">
      <w:pPr>
        <w:rPr>
          <w:sz w:val="20"/>
          <w:szCs w:val="20"/>
        </w:rPr>
      </w:pPr>
    </w:p>
    <w:p w:rsidR="00CB076B" w:rsidRPr="0071403D" w:rsidRDefault="00CB076B" w:rsidP="00816F5F">
      <w:pPr>
        <w:rPr>
          <w:sz w:val="20"/>
          <w:szCs w:val="20"/>
        </w:rPr>
      </w:pPr>
    </w:p>
    <w:p w:rsidR="00CB076B" w:rsidRPr="0071403D" w:rsidRDefault="00CB076B" w:rsidP="00816F5F">
      <w:pPr>
        <w:rPr>
          <w:sz w:val="20"/>
          <w:szCs w:val="20"/>
        </w:rPr>
      </w:pPr>
    </w:p>
    <w:p w:rsidR="00CB076B" w:rsidRPr="0071403D" w:rsidRDefault="00CB076B" w:rsidP="00816F5F">
      <w:pPr>
        <w:rPr>
          <w:sz w:val="20"/>
          <w:szCs w:val="20"/>
        </w:rPr>
      </w:pPr>
    </w:p>
    <w:p w:rsidR="00CB076B" w:rsidRPr="0071403D" w:rsidRDefault="00CB076B" w:rsidP="00816F5F">
      <w:pPr>
        <w:rPr>
          <w:sz w:val="20"/>
          <w:szCs w:val="20"/>
        </w:rPr>
      </w:pPr>
    </w:p>
    <w:p w:rsidR="00CB076B" w:rsidRPr="0071403D" w:rsidRDefault="00CB076B" w:rsidP="00816F5F">
      <w:pPr>
        <w:rPr>
          <w:sz w:val="20"/>
          <w:szCs w:val="20"/>
        </w:rPr>
      </w:pPr>
    </w:p>
    <w:p w:rsidR="00CB076B" w:rsidRPr="0071403D" w:rsidRDefault="00CB076B" w:rsidP="00816F5F">
      <w:pPr>
        <w:rPr>
          <w:sz w:val="20"/>
          <w:szCs w:val="20"/>
        </w:rPr>
      </w:pPr>
    </w:p>
    <w:tbl>
      <w:tblPr>
        <w:tblpPr w:leftFromText="141" w:rightFromText="141" w:vertAnchor="text" w:horzAnchor="page" w:tblpX="1588" w:tblpY="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40"/>
      </w:tblGrid>
      <w:tr w:rsidR="00CB076B" w:rsidRPr="0071403D" w:rsidTr="003A3F1A">
        <w:trPr>
          <w:trHeight w:val="1619"/>
        </w:trPr>
        <w:tc>
          <w:tcPr>
            <w:tcW w:w="5840" w:type="dxa"/>
          </w:tcPr>
          <w:p w:rsidR="00CB076B" w:rsidRPr="003A3F1A" w:rsidRDefault="00CB076B" w:rsidP="003A3F1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B076B" w:rsidRPr="003A3F1A" w:rsidRDefault="00CB076B" w:rsidP="003A3F1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A3F1A">
              <w:rPr>
                <w:rFonts w:ascii="Comic Sans MS" w:hAnsi="Comic Sans MS"/>
                <w:b/>
                <w:sz w:val="20"/>
                <w:szCs w:val="20"/>
              </w:rPr>
              <w:t xml:space="preserve">AİLE KATILIMI </w:t>
            </w:r>
          </w:p>
          <w:p w:rsidR="00CB076B" w:rsidRPr="003A3F1A" w:rsidRDefault="00CB076B" w:rsidP="003A3F1A">
            <w:pPr>
              <w:rPr>
                <w:rFonts w:ascii="Comic Sans MS" w:hAnsi="Comic Sans MS"/>
                <w:sz w:val="20"/>
                <w:szCs w:val="20"/>
              </w:rPr>
            </w:pPr>
            <w:r w:rsidRPr="003A3F1A">
              <w:rPr>
                <w:rFonts w:ascii="Comic Sans MS" w:hAnsi="Comic Sans MS"/>
                <w:sz w:val="20"/>
                <w:szCs w:val="20"/>
              </w:rPr>
              <w:t>Çocuğunuzla bugün yapılan deney hakkında sohbet ediniz.</w:t>
            </w:r>
          </w:p>
        </w:tc>
      </w:tr>
    </w:tbl>
    <w:p w:rsidR="00CB076B" w:rsidRPr="0071403D" w:rsidRDefault="00CB076B" w:rsidP="00816F5F">
      <w:pPr>
        <w:rPr>
          <w:sz w:val="20"/>
          <w:szCs w:val="20"/>
        </w:rPr>
      </w:pPr>
    </w:p>
    <w:tbl>
      <w:tblPr>
        <w:tblpPr w:leftFromText="141" w:rightFromText="141" w:vertAnchor="text" w:horzAnchor="margin" w:tblpXSpec="right" w:tblpY="-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64"/>
      </w:tblGrid>
      <w:tr w:rsidR="00CB076B" w:rsidRPr="0071403D" w:rsidTr="00844FE7">
        <w:trPr>
          <w:trHeight w:val="468"/>
        </w:trPr>
        <w:tc>
          <w:tcPr>
            <w:tcW w:w="7264" w:type="dxa"/>
          </w:tcPr>
          <w:p w:rsidR="00CB076B" w:rsidRPr="0071403D" w:rsidRDefault="00CB076B" w:rsidP="00844FE7">
            <w:pPr>
              <w:rPr>
                <w:sz w:val="20"/>
                <w:szCs w:val="20"/>
              </w:rPr>
            </w:pPr>
          </w:p>
          <w:p w:rsidR="00CB076B" w:rsidRPr="00844FE7" w:rsidRDefault="00CB076B" w:rsidP="00844FE7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844FE7">
              <w:rPr>
                <w:rFonts w:ascii="Comic Sans MS" w:hAnsi="Comic Sans MS"/>
                <w:b/>
                <w:bCs/>
                <w:sz w:val="20"/>
                <w:szCs w:val="20"/>
              </w:rPr>
              <w:t>UYARLAMA</w:t>
            </w:r>
          </w:p>
          <w:p w:rsidR="00CB076B" w:rsidRPr="00844FE7" w:rsidRDefault="00CB076B" w:rsidP="00844FE7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bookmarkStart w:id="0" w:name="_GoBack"/>
            <w:bookmarkEnd w:id="0"/>
            <w:r w:rsidRPr="00844FE7">
              <w:rPr>
                <w:rFonts w:ascii="Comic Sans MS" w:hAnsi="Comic Sans MS"/>
                <w:sz w:val="20"/>
                <w:szCs w:val="20"/>
              </w:rPr>
              <w:t>Engeli olan öğrencilere uygun olarak eğitim ortamı ve etkinlikler düzenlenir.</w:t>
            </w:r>
          </w:p>
          <w:p w:rsidR="00CB076B" w:rsidRPr="0071403D" w:rsidRDefault="00CB076B" w:rsidP="00844FE7">
            <w:pPr>
              <w:jc w:val="both"/>
              <w:rPr>
                <w:sz w:val="20"/>
                <w:szCs w:val="20"/>
              </w:rPr>
            </w:pPr>
            <w:r w:rsidRPr="0071403D">
              <w:rPr>
                <w:sz w:val="20"/>
                <w:szCs w:val="20"/>
              </w:rPr>
              <w:t xml:space="preserve"> </w:t>
            </w:r>
          </w:p>
        </w:tc>
      </w:tr>
    </w:tbl>
    <w:p w:rsidR="00CB076B" w:rsidRPr="0071403D" w:rsidRDefault="00CB076B" w:rsidP="00816F5F">
      <w:pPr>
        <w:rPr>
          <w:sz w:val="20"/>
          <w:szCs w:val="20"/>
        </w:rPr>
      </w:pPr>
    </w:p>
    <w:p w:rsidR="00CB076B" w:rsidRPr="0071403D" w:rsidRDefault="00CB076B" w:rsidP="00816F5F">
      <w:pPr>
        <w:rPr>
          <w:sz w:val="20"/>
          <w:szCs w:val="20"/>
        </w:rPr>
      </w:pPr>
    </w:p>
    <w:p w:rsidR="00CB076B" w:rsidRPr="0071403D" w:rsidRDefault="00CB076B" w:rsidP="00816F5F">
      <w:pPr>
        <w:rPr>
          <w:sz w:val="20"/>
          <w:szCs w:val="20"/>
        </w:rPr>
      </w:pPr>
    </w:p>
    <w:p w:rsidR="00CB076B" w:rsidRPr="0071403D" w:rsidRDefault="00CB076B" w:rsidP="00816F5F">
      <w:pPr>
        <w:rPr>
          <w:sz w:val="20"/>
          <w:szCs w:val="20"/>
        </w:rPr>
      </w:pPr>
    </w:p>
    <w:p w:rsidR="00CB076B" w:rsidRPr="0071403D" w:rsidRDefault="00CB076B" w:rsidP="00816F5F">
      <w:pPr>
        <w:rPr>
          <w:sz w:val="20"/>
          <w:szCs w:val="20"/>
        </w:rPr>
      </w:pPr>
    </w:p>
    <w:p w:rsidR="00CB076B" w:rsidRPr="0071403D" w:rsidRDefault="00CB076B" w:rsidP="00816F5F">
      <w:pPr>
        <w:rPr>
          <w:sz w:val="20"/>
          <w:szCs w:val="20"/>
        </w:rPr>
      </w:pPr>
    </w:p>
    <w:sectPr w:rsidR="00CB076B" w:rsidRPr="0071403D" w:rsidSect="007A388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76B" w:rsidRDefault="00CB076B">
      <w:r>
        <w:separator/>
      </w:r>
    </w:p>
  </w:endnote>
  <w:endnote w:type="continuationSeparator" w:id="0">
    <w:p w:rsidR="00CB076B" w:rsidRDefault="00CB07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76B" w:rsidRDefault="00CB076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76B" w:rsidRDefault="00CB076B" w:rsidP="007A3883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CB076B" w:rsidRDefault="00CB076B" w:rsidP="007A3883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76B" w:rsidRDefault="00CB076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76B" w:rsidRDefault="00CB076B">
      <w:r>
        <w:separator/>
      </w:r>
    </w:p>
  </w:footnote>
  <w:footnote w:type="continuationSeparator" w:id="0">
    <w:p w:rsidR="00CB076B" w:rsidRDefault="00CB07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76B" w:rsidRDefault="00CB076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76B" w:rsidRPr="009022B3" w:rsidRDefault="00CB076B" w:rsidP="007A3883">
    <w:pPr>
      <w:rPr>
        <w:b/>
        <w:bCs/>
      </w:rPr>
    </w:pPr>
    <w:r>
      <w:rPr>
        <w:b/>
        <w:bCs/>
      </w:rPr>
      <w:t>Ek 4.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76B" w:rsidRDefault="00CB076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2C3D"/>
    <w:rsid w:val="000134A0"/>
    <w:rsid w:val="000276FA"/>
    <w:rsid w:val="00033648"/>
    <w:rsid w:val="00051535"/>
    <w:rsid w:val="00056404"/>
    <w:rsid w:val="00063FC1"/>
    <w:rsid w:val="00071E73"/>
    <w:rsid w:val="000A5F99"/>
    <w:rsid w:val="000E4CBB"/>
    <w:rsid w:val="00100CEE"/>
    <w:rsid w:val="00112A5E"/>
    <w:rsid w:val="0012259F"/>
    <w:rsid w:val="00135BA2"/>
    <w:rsid w:val="00167529"/>
    <w:rsid w:val="0017763A"/>
    <w:rsid w:val="00193FC3"/>
    <w:rsid w:val="001A651F"/>
    <w:rsid w:val="001C3C0A"/>
    <w:rsid w:val="001E3746"/>
    <w:rsid w:val="001E7FD7"/>
    <w:rsid w:val="001F01F9"/>
    <w:rsid w:val="001F6611"/>
    <w:rsid w:val="001F7215"/>
    <w:rsid w:val="002174F2"/>
    <w:rsid w:val="00272A04"/>
    <w:rsid w:val="0028220A"/>
    <w:rsid w:val="002B5700"/>
    <w:rsid w:val="002C0752"/>
    <w:rsid w:val="002D4F9B"/>
    <w:rsid w:val="002D533B"/>
    <w:rsid w:val="00315036"/>
    <w:rsid w:val="0033008C"/>
    <w:rsid w:val="00342853"/>
    <w:rsid w:val="00357619"/>
    <w:rsid w:val="003703CD"/>
    <w:rsid w:val="00395354"/>
    <w:rsid w:val="003A3F1A"/>
    <w:rsid w:val="003C6E86"/>
    <w:rsid w:val="003D33D4"/>
    <w:rsid w:val="003D35B0"/>
    <w:rsid w:val="003E3E6C"/>
    <w:rsid w:val="004169A9"/>
    <w:rsid w:val="0042346D"/>
    <w:rsid w:val="00432F91"/>
    <w:rsid w:val="00450CF0"/>
    <w:rsid w:val="00464298"/>
    <w:rsid w:val="00466ABB"/>
    <w:rsid w:val="00472413"/>
    <w:rsid w:val="004B7F24"/>
    <w:rsid w:val="004C2F05"/>
    <w:rsid w:val="004C7D00"/>
    <w:rsid w:val="004D6C18"/>
    <w:rsid w:val="004E3E91"/>
    <w:rsid w:val="004F0CDC"/>
    <w:rsid w:val="00552956"/>
    <w:rsid w:val="005727EE"/>
    <w:rsid w:val="00595D78"/>
    <w:rsid w:val="005B3BC6"/>
    <w:rsid w:val="005C7E19"/>
    <w:rsid w:val="005D204B"/>
    <w:rsid w:val="00620F3B"/>
    <w:rsid w:val="00623240"/>
    <w:rsid w:val="00646F46"/>
    <w:rsid w:val="00651E5E"/>
    <w:rsid w:val="00655859"/>
    <w:rsid w:val="00671FBF"/>
    <w:rsid w:val="00686FF3"/>
    <w:rsid w:val="006D1E20"/>
    <w:rsid w:val="006E03C5"/>
    <w:rsid w:val="006F22B5"/>
    <w:rsid w:val="0071403D"/>
    <w:rsid w:val="00727E9B"/>
    <w:rsid w:val="00763FDE"/>
    <w:rsid w:val="00776C84"/>
    <w:rsid w:val="00791CF2"/>
    <w:rsid w:val="007A3883"/>
    <w:rsid w:val="007C3B36"/>
    <w:rsid w:val="007E4D87"/>
    <w:rsid w:val="008153A7"/>
    <w:rsid w:val="00816F5F"/>
    <w:rsid w:val="00844FE7"/>
    <w:rsid w:val="00895072"/>
    <w:rsid w:val="008A28D7"/>
    <w:rsid w:val="008B1880"/>
    <w:rsid w:val="008C5DE6"/>
    <w:rsid w:val="008F30AB"/>
    <w:rsid w:val="009022B3"/>
    <w:rsid w:val="00905146"/>
    <w:rsid w:val="00905BA6"/>
    <w:rsid w:val="00926B88"/>
    <w:rsid w:val="00963DB1"/>
    <w:rsid w:val="00965FB7"/>
    <w:rsid w:val="009C12A8"/>
    <w:rsid w:val="009E6911"/>
    <w:rsid w:val="009F7A1D"/>
    <w:rsid w:val="00A3569B"/>
    <w:rsid w:val="00A51FD8"/>
    <w:rsid w:val="00A60063"/>
    <w:rsid w:val="00A815D6"/>
    <w:rsid w:val="00A877DF"/>
    <w:rsid w:val="00AA64AE"/>
    <w:rsid w:val="00AB0A14"/>
    <w:rsid w:val="00B13E66"/>
    <w:rsid w:val="00B3614D"/>
    <w:rsid w:val="00B500F8"/>
    <w:rsid w:val="00B909AE"/>
    <w:rsid w:val="00B93339"/>
    <w:rsid w:val="00BC2DAD"/>
    <w:rsid w:val="00BF0E3B"/>
    <w:rsid w:val="00C216E8"/>
    <w:rsid w:val="00C2324C"/>
    <w:rsid w:val="00C23BA9"/>
    <w:rsid w:val="00C52084"/>
    <w:rsid w:val="00CA5BA2"/>
    <w:rsid w:val="00CB076B"/>
    <w:rsid w:val="00CB2C3D"/>
    <w:rsid w:val="00D143BA"/>
    <w:rsid w:val="00D42471"/>
    <w:rsid w:val="00D52777"/>
    <w:rsid w:val="00D60FDD"/>
    <w:rsid w:val="00D83A32"/>
    <w:rsid w:val="00DC06B5"/>
    <w:rsid w:val="00E151F8"/>
    <w:rsid w:val="00E3271B"/>
    <w:rsid w:val="00E80097"/>
    <w:rsid w:val="00EA1443"/>
    <w:rsid w:val="00ED7322"/>
    <w:rsid w:val="00EF4006"/>
    <w:rsid w:val="00EF5353"/>
    <w:rsid w:val="00F105CB"/>
    <w:rsid w:val="00F11F9E"/>
    <w:rsid w:val="00F16AB0"/>
    <w:rsid w:val="00F202C0"/>
    <w:rsid w:val="00F77495"/>
    <w:rsid w:val="00FA286E"/>
    <w:rsid w:val="00FC3D57"/>
    <w:rsid w:val="00FD78A7"/>
    <w:rsid w:val="00FF0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F5F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B2C3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816F5F"/>
    <w:pPr>
      <w:tabs>
        <w:tab w:val="center" w:pos="4536"/>
        <w:tab w:val="right" w:pos="9072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16F5F"/>
    <w:rPr>
      <w:rFonts w:cs="Times New Roman"/>
      <w:sz w:val="24"/>
    </w:rPr>
  </w:style>
  <w:style w:type="character" w:styleId="PageNumber">
    <w:name w:val="page number"/>
    <w:basedOn w:val="DefaultParagraphFont"/>
    <w:uiPriority w:val="99"/>
    <w:rsid w:val="00816F5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16F5F"/>
    <w:pPr>
      <w:tabs>
        <w:tab w:val="center" w:pos="4536"/>
        <w:tab w:val="right" w:pos="9072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16F5F"/>
    <w:rPr>
      <w:rFonts w:cs="Times New Roman"/>
      <w:sz w:val="24"/>
    </w:rPr>
  </w:style>
  <w:style w:type="paragraph" w:customStyle="1" w:styleId="Default">
    <w:name w:val="Default"/>
    <w:uiPriority w:val="99"/>
    <w:rsid w:val="00816F5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051535"/>
    <w:pPr>
      <w:spacing w:before="100" w:beforeAutospacing="1" w:after="100" w:afterAutospacing="1"/>
    </w:pPr>
  </w:style>
  <w:style w:type="paragraph" w:styleId="NoSpacing">
    <w:name w:val="No Spacing"/>
    <w:uiPriority w:val="99"/>
    <w:qFormat/>
    <w:rsid w:val="00BF0E3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633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3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3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63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63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633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633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6633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6633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6633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3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3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63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633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3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3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63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63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3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3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63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3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3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3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63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102</TotalTime>
  <Pages>3</Pages>
  <Words>450</Words>
  <Characters>2566</Characters>
  <Application>Microsoft Office Outlook</Application>
  <DocSecurity>0</DocSecurity>
  <Lines>0</Lines>
  <Paragraphs>0</Paragraphs>
  <ScaleCrop>false</ScaleCrop>
  <Company>Microsoft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ETKİNLİK PLANI </dc:title>
  <dc:subject/>
  <dc:creator>comm</dc:creator>
  <cp:keywords/>
  <dc:description/>
  <cp:lastModifiedBy>harun</cp:lastModifiedBy>
  <cp:revision>38</cp:revision>
  <dcterms:created xsi:type="dcterms:W3CDTF">2013-06-11T11:58:00Z</dcterms:created>
  <dcterms:modified xsi:type="dcterms:W3CDTF">2016-08-29T21:00:00Z</dcterms:modified>
</cp:coreProperties>
</file>